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9FD" w:rsidRDefault="00C659FD" w:rsidP="00A90227">
      <w:pPr>
        <w:pStyle w:val="Heading1"/>
        <w:rPr>
          <w:b/>
          <w:lang w:val="ru-RU"/>
        </w:rPr>
      </w:pPr>
    </w:p>
    <w:p w:rsidR="00C659FD" w:rsidRPr="00332AC9" w:rsidRDefault="00C659FD" w:rsidP="00A90227">
      <w:pPr>
        <w:rPr>
          <w:lang w:val="ru-RU"/>
        </w:rPr>
      </w:pPr>
    </w:p>
    <w:p w:rsidR="00C659FD" w:rsidRDefault="00C659FD" w:rsidP="00A90227">
      <w:pPr>
        <w:framePr w:hSpace="141" w:wrap="around" w:vAnchor="text" w:hAnchor="page" w:x="6016" w:y="1"/>
        <w:rPr>
          <w:noProof/>
        </w:rPr>
      </w:pPr>
      <w:r w:rsidRPr="000746C9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C659FD" w:rsidRDefault="00C659FD" w:rsidP="00A90227">
      <w:pPr>
        <w:jc w:val="center"/>
        <w:rPr>
          <w:rFonts w:cs="Tahoma"/>
          <w:b/>
          <w:sz w:val="28"/>
          <w:szCs w:val="28"/>
        </w:rPr>
      </w:pPr>
    </w:p>
    <w:p w:rsidR="00C659FD" w:rsidRDefault="00C659FD" w:rsidP="00A90227">
      <w:pPr>
        <w:jc w:val="center"/>
        <w:rPr>
          <w:rFonts w:cs="Tahoma"/>
          <w:b/>
          <w:sz w:val="28"/>
          <w:szCs w:val="28"/>
        </w:rPr>
      </w:pPr>
    </w:p>
    <w:p w:rsidR="00C659FD" w:rsidRDefault="00C659FD" w:rsidP="00A90227">
      <w:pPr>
        <w:jc w:val="center"/>
        <w:rPr>
          <w:rFonts w:cs="Tahoma"/>
          <w:b/>
          <w:sz w:val="28"/>
          <w:szCs w:val="28"/>
        </w:rPr>
      </w:pPr>
    </w:p>
    <w:p w:rsidR="00C659FD" w:rsidRDefault="00C659FD" w:rsidP="00A90227">
      <w:pPr>
        <w:jc w:val="center"/>
        <w:rPr>
          <w:rFonts w:cs="Tahoma"/>
          <w:b/>
          <w:sz w:val="28"/>
          <w:szCs w:val="28"/>
        </w:rPr>
      </w:pPr>
    </w:p>
    <w:p w:rsidR="00C659FD" w:rsidRDefault="00C659FD" w:rsidP="00A9022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C659FD" w:rsidRDefault="00C659FD" w:rsidP="00A9022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C659FD" w:rsidRDefault="00C659FD" w:rsidP="00A9022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C659FD" w:rsidRDefault="00C659FD" w:rsidP="00A9022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C659FD" w:rsidRPr="0039378D" w:rsidRDefault="00C659FD" w:rsidP="00A9022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C659FD" w:rsidRDefault="00C659FD" w:rsidP="00A90227"/>
    <w:p w:rsidR="00C659FD" w:rsidRPr="0039378D" w:rsidRDefault="00C659FD" w:rsidP="00A90227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Pr="00224840">
        <w:rPr>
          <w:sz w:val="28"/>
          <w:szCs w:val="28"/>
        </w:rPr>
        <w:t xml:space="preserve"> липня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 192 -</w:t>
      </w:r>
      <w:r w:rsidRPr="0039378D">
        <w:rPr>
          <w:sz w:val="28"/>
          <w:szCs w:val="28"/>
        </w:rPr>
        <w:t xml:space="preserve">к </w:t>
      </w:r>
    </w:p>
    <w:p w:rsidR="00C659FD" w:rsidRPr="0039378D" w:rsidRDefault="00C659FD" w:rsidP="00A90227">
      <w:pPr>
        <w:rPr>
          <w:b/>
        </w:rPr>
      </w:pPr>
    </w:p>
    <w:p w:rsidR="00C659FD" w:rsidRPr="005B6AF9" w:rsidRDefault="00C659FD" w:rsidP="00A9022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Карайван Т.М</w:t>
      </w:r>
      <w:bookmarkStart w:id="0" w:name="_GoBack"/>
      <w:bookmarkEnd w:id="0"/>
      <w:r>
        <w:rPr>
          <w:b/>
          <w:sz w:val="28"/>
        </w:rPr>
        <w:t>.</w:t>
      </w:r>
    </w:p>
    <w:p w:rsidR="00C659FD" w:rsidRDefault="00C659FD" w:rsidP="00A90227">
      <w:pPr>
        <w:jc w:val="center"/>
        <w:rPr>
          <w:sz w:val="28"/>
        </w:rPr>
      </w:pPr>
    </w:p>
    <w:p w:rsidR="00C659FD" w:rsidRPr="001B36F7" w:rsidRDefault="00C659FD" w:rsidP="00A90227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заявуКарайван Т.М..:</w:t>
      </w:r>
    </w:p>
    <w:p w:rsidR="00C659FD" w:rsidRDefault="00C659FD" w:rsidP="00A90227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Карайван Тетяні Миколаївні,  головному спеціалісту відділу організаційної та кадрової роботи міської ради,  щорічну основну відпустку тривалістю </w:t>
      </w:r>
      <w:r w:rsidRPr="00927925">
        <w:rPr>
          <w:highlight w:val="black"/>
        </w:rPr>
        <w:t>30 календарних днівз 02 серпня  2021 року по 01 вересня 2021 року включно,  не враховуючи святкові дні, за період роботи з 01 січня 2021 року по 31 грудня 2021 року.</w:t>
      </w:r>
      <w:r>
        <w:t xml:space="preserve"> </w:t>
      </w:r>
    </w:p>
    <w:p w:rsidR="00C659FD" w:rsidRDefault="00C659FD" w:rsidP="00A90227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Карайван Тетяні Миколаївні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C659FD" w:rsidRPr="005B6AF9" w:rsidRDefault="00C659FD" w:rsidP="00A90227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C659FD" w:rsidRDefault="00C659FD" w:rsidP="00A9022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C659FD" w:rsidRPr="0039378D" w:rsidRDefault="00C659FD" w:rsidP="00A9022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Карайван Т.М.  від 20 липня 2021 року.</w:t>
      </w:r>
    </w:p>
    <w:p w:rsidR="00C659FD" w:rsidRPr="0039378D" w:rsidRDefault="00C659FD" w:rsidP="00A90227">
      <w:pPr>
        <w:pStyle w:val="Heading2"/>
      </w:pPr>
    </w:p>
    <w:p w:rsidR="00C659FD" w:rsidRPr="000917CC" w:rsidRDefault="00C659FD" w:rsidP="00A9022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C659FD" w:rsidRDefault="00C659FD" w:rsidP="00A90227">
      <w:pPr>
        <w:pStyle w:val="Heading2"/>
      </w:pPr>
    </w:p>
    <w:p w:rsidR="00C659FD" w:rsidRDefault="00C659FD" w:rsidP="00A90227">
      <w:pPr>
        <w:pStyle w:val="Heading2"/>
      </w:pPr>
    </w:p>
    <w:p w:rsidR="00C659FD" w:rsidRDefault="00C659FD" w:rsidP="00A90227">
      <w:pPr>
        <w:pStyle w:val="Heading2"/>
      </w:pPr>
      <w:r>
        <w:t>З розпорядженням ознайомлена</w:t>
      </w:r>
      <w:r>
        <w:tab/>
        <w:t>_____________    Т.Карайван</w:t>
      </w:r>
    </w:p>
    <w:p w:rsidR="00C659FD" w:rsidRPr="002D6B80" w:rsidRDefault="00C659FD" w:rsidP="00A90227">
      <w:pPr>
        <w:rPr>
          <w:u w:val="single"/>
        </w:rPr>
      </w:pPr>
    </w:p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Pr="00E96A52" w:rsidRDefault="00C659FD" w:rsidP="00A902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659FD" w:rsidRPr="00E96A52" w:rsidRDefault="00C659FD" w:rsidP="00A902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21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 192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C659FD" w:rsidRDefault="00C659FD" w:rsidP="00A902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59FD" w:rsidRPr="000A696E" w:rsidRDefault="00C659FD" w:rsidP="00A90227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Карайван Т.М.</w:t>
      </w:r>
    </w:p>
    <w:p w:rsidR="00C659FD" w:rsidRPr="00A84420" w:rsidRDefault="00C659FD" w:rsidP="00A9022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59FD" w:rsidRPr="00CF77D5" w:rsidRDefault="00C659FD" w:rsidP="00A9022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659FD" w:rsidRPr="00E05F39" w:rsidRDefault="00C659FD" w:rsidP="00A9022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C659FD" w:rsidRPr="00E05F39" w:rsidRDefault="00C659FD" w:rsidP="00A9022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C659FD" w:rsidRPr="00E05F39" w:rsidRDefault="00C659FD" w:rsidP="00A90227">
      <w:pPr>
        <w:rPr>
          <w:b/>
          <w:sz w:val="28"/>
          <w:szCs w:val="28"/>
        </w:rPr>
      </w:pPr>
    </w:p>
    <w:p w:rsidR="00C659FD" w:rsidRDefault="00C659FD" w:rsidP="00A90227">
      <w:pPr>
        <w:rPr>
          <w:sz w:val="28"/>
          <w:szCs w:val="28"/>
        </w:rPr>
      </w:pPr>
    </w:p>
    <w:p w:rsidR="00C659FD" w:rsidRPr="00E05F39" w:rsidRDefault="00C659FD" w:rsidP="00A9022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C659FD" w:rsidRPr="00E05F39" w:rsidRDefault="00C659FD" w:rsidP="00A9022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C659FD" w:rsidRPr="00E05F39" w:rsidRDefault="00C659FD" w:rsidP="00A90227">
      <w:pPr>
        <w:rPr>
          <w:sz w:val="28"/>
          <w:szCs w:val="28"/>
        </w:rPr>
      </w:pPr>
    </w:p>
    <w:p w:rsidR="00C659FD" w:rsidRDefault="00C659FD" w:rsidP="00A90227">
      <w:pPr>
        <w:rPr>
          <w:sz w:val="28"/>
          <w:szCs w:val="28"/>
        </w:rPr>
      </w:pPr>
    </w:p>
    <w:p w:rsidR="00C659FD" w:rsidRDefault="00C659FD" w:rsidP="00A90227"/>
    <w:p w:rsidR="00C659FD" w:rsidRDefault="00C659FD" w:rsidP="00A90227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C659FD" w:rsidRDefault="00C659FD" w:rsidP="00A90227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C659FD" w:rsidRDefault="00C659FD" w:rsidP="00A90227"/>
    <w:p w:rsidR="00C659FD" w:rsidRDefault="00C659FD" w:rsidP="00A90227"/>
    <w:p w:rsidR="00C659FD" w:rsidRPr="008410F0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Pr="006D7188" w:rsidRDefault="00C659FD" w:rsidP="00A90227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 w:rsidP="00A90227"/>
    <w:p w:rsidR="00C659FD" w:rsidRDefault="00C659FD"/>
    <w:sectPr w:rsidR="00C659FD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227"/>
    <w:rsid w:val="0001779B"/>
    <w:rsid w:val="000746C9"/>
    <w:rsid w:val="000917CC"/>
    <w:rsid w:val="000A696E"/>
    <w:rsid w:val="001971C2"/>
    <w:rsid w:val="001B36F7"/>
    <w:rsid w:val="00224840"/>
    <w:rsid w:val="002D6B80"/>
    <w:rsid w:val="003010A8"/>
    <w:rsid w:val="00332AC9"/>
    <w:rsid w:val="00357583"/>
    <w:rsid w:val="0039378D"/>
    <w:rsid w:val="005B6AF9"/>
    <w:rsid w:val="005E4AE2"/>
    <w:rsid w:val="00656CDF"/>
    <w:rsid w:val="006D7188"/>
    <w:rsid w:val="007735AB"/>
    <w:rsid w:val="008410F0"/>
    <w:rsid w:val="00927925"/>
    <w:rsid w:val="009618B2"/>
    <w:rsid w:val="00A84420"/>
    <w:rsid w:val="00A90227"/>
    <w:rsid w:val="00B20F08"/>
    <w:rsid w:val="00BE072F"/>
    <w:rsid w:val="00C10E3D"/>
    <w:rsid w:val="00C37068"/>
    <w:rsid w:val="00C659FD"/>
    <w:rsid w:val="00CF77D5"/>
    <w:rsid w:val="00E05F39"/>
    <w:rsid w:val="00E96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22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9022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9022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9022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9022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A9022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9022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A902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9022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A9022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A9022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A902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9022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90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022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311</Words>
  <Characters>1776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2021-07-22T13:55:00Z</cp:lastPrinted>
  <dcterms:created xsi:type="dcterms:W3CDTF">2021-07-21T06:22:00Z</dcterms:created>
  <dcterms:modified xsi:type="dcterms:W3CDTF">2022-01-11T12:50:00Z</dcterms:modified>
</cp:coreProperties>
</file>